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E6458F"/>
    <w:rsid w:val="51D71781"/>
    <w:rsid w:val="61E6458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style01"/>
    <w:basedOn w:val="2"/>
    <w:uiPriority w:val="0"/>
    <w:rPr>
      <w:rFonts w:ascii="黑体" w:hAnsi="宋体" w:eastAsia="黑体" w:cs="黑体"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xf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2019-02-28T08:01:00Z</dcterms:created>
  <dc:creator>zxf</dc:creator>
  <cp:lastModifiedBy>zxf</cp:lastModifiedBy>
  <dcterms:modified xsi:type="dcterms:W3CDTF">2019-02-28T09:34:26Z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